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0A6F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RADBOURNE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7711C24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Coventry. Butcher. </w:t>
      </w:r>
    </w:p>
    <w:p w14:paraId="3951666C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</w:p>
    <w:p w14:paraId="02D312CE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</w:p>
    <w:p w14:paraId="76852CF1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Richard </w:t>
      </w:r>
      <w:proofErr w:type="spellStart"/>
      <w:r>
        <w:rPr>
          <w:rFonts w:cs="Times New Roman"/>
          <w:szCs w:val="24"/>
        </w:rPr>
        <w:t>Harryes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6E1A1E06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AFEC27D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</w:p>
    <w:p w14:paraId="1A782E6C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</w:p>
    <w:p w14:paraId="0F99A633" w14:textId="77777777" w:rsidR="00E72D98" w:rsidRDefault="00E72D98" w:rsidP="00E72D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November 2023</w:t>
      </w:r>
    </w:p>
    <w:p w14:paraId="22DF17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BE244" w14:textId="77777777" w:rsidR="00E72D98" w:rsidRDefault="00E72D98" w:rsidP="009139A6">
      <w:r>
        <w:separator/>
      </w:r>
    </w:p>
  </w:endnote>
  <w:endnote w:type="continuationSeparator" w:id="0">
    <w:p w14:paraId="1E89DC5E" w14:textId="77777777" w:rsidR="00E72D98" w:rsidRDefault="00E72D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396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20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88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E1583" w14:textId="77777777" w:rsidR="00E72D98" w:rsidRDefault="00E72D98" w:rsidP="009139A6">
      <w:r>
        <w:separator/>
      </w:r>
    </w:p>
  </w:footnote>
  <w:footnote w:type="continuationSeparator" w:id="0">
    <w:p w14:paraId="7017DD11" w14:textId="77777777" w:rsidR="00E72D98" w:rsidRDefault="00E72D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36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6C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116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D9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2D9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98F2B"/>
  <w15:chartTrackingRefBased/>
  <w15:docId w15:val="{0EA8C737-06B1-4038-8CDD-5A2645EA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2D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2024-01-12T18:22:00Z</dcterms:created>
  <dcterms:modified xsi:type="dcterms:W3CDTF">2024-01-12T18:22:00Z</dcterms:modified>
</cp:coreProperties>
</file>